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58B926" w14:textId="77777777" w:rsidR="00E04B1F" w:rsidRDefault="00E04B1F" w:rsidP="00E04B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KYMPE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fl.1466)</w:t>
      </w:r>
    </w:p>
    <w:p w14:paraId="4BC3A7B1" w14:textId="77777777" w:rsidR="00E04B1F" w:rsidRDefault="00E04B1F" w:rsidP="00E04B1F">
      <w:pPr>
        <w:rPr>
          <w:rFonts w:ascii="Times New Roman" w:hAnsi="Times New Roman" w:cs="Times New Roman"/>
          <w:sz w:val="24"/>
          <w:szCs w:val="24"/>
        </w:rPr>
      </w:pPr>
    </w:p>
    <w:p w14:paraId="2C0516AE" w14:textId="77777777" w:rsidR="00E04B1F" w:rsidRDefault="00E04B1F" w:rsidP="00E04B1F">
      <w:pPr>
        <w:rPr>
          <w:rFonts w:ascii="Times New Roman" w:hAnsi="Times New Roman" w:cs="Times New Roman"/>
          <w:sz w:val="24"/>
          <w:szCs w:val="24"/>
        </w:rPr>
      </w:pPr>
    </w:p>
    <w:p w14:paraId="5A43E1D5" w14:textId="77777777" w:rsidR="00E04B1F" w:rsidRDefault="00E04B1F" w:rsidP="00E04B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1466</w:t>
      </w:r>
      <w:r>
        <w:rPr>
          <w:rFonts w:ascii="Times New Roman" w:hAnsi="Times New Roman" w:cs="Times New Roman"/>
          <w:sz w:val="24"/>
          <w:szCs w:val="24"/>
        </w:rPr>
        <w:tab/>
        <w:t>He was Clerk of the Peace for Cornwall.</w:t>
      </w:r>
    </w:p>
    <w:p w14:paraId="793B934C" w14:textId="77777777" w:rsidR="00E04B1F" w:rsidRDefault="00E04B1F" w:rsidP="00E04B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Clerks of the Counties 1360-1960” compiled by Sir Edgar Stephens </w:t>
      </w:r>
    </w:p>
    <w:p w14:paraId="7D8ED287" w14:textId="77777777" w:rsidR="00E04B1F" w:rsidRDefault="00E04B1F" w:rsidP="00E04B1F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Pub. By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Society of Clerks of the Peace of Counties and Clerks of County Councils,1961 p.69)</w:t>
      </w:r>
    </w:p>
    <w:p w14:paraId="6B2F7210" w14:textId="77777777" w:rsidR="00E04B1F" w:rsidRDefault="00E04B1F" w:rsidP="00E04B1F">
      <w:pPr>
        <w:rPr>
          <w:rFonts w:ascii="Times New Roman" w:hAnsi="Times New Roman" w:cs="Times New Roman"/>
          <w:sz w:val="24"/>
          <w:szCs w:val="24"/>
        </w:rPr>
      </w:pPr>
    </w:p>
    <w:p w14:paraId="1637B4BE" w14:textId="77777777" w:rsidR="00E04B1F" w:rsidRDefault="00E04B1F" w:rsidP="00E04B1F">
      <w:pPr>
        <w:rPr>
          <w:rFonts w:ascii="Times New Roman" w:hAnsi="Times New Roman" w:cs="Times New Roman"/>
          <w:sz w:val="24"/>
          <w:szCs w:val="24"/>
        </w:rPr>
      </w:pPr>
    </w:p>
    <w:p w14:paraId="721DAA46" w14:textId="77777777" w:rsidR="00E04B1F" w:rsidRDefault="00E04B1F" w:rsidP="00E04B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August 2018</w:t>
      </w:r>
    </w:p>
    <w:p w14:paraId="771A23AE" w14:textId="77777777" w:rsidR="006B2F86" w:rsidRPr="00E71FC3" w:rsidRDefault="00E04B1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1E498C" w14:textId="77777777" w:rsidR="00E04B1F" w:rsidRDefault="00E04B1F" w:rsidP="00E71FC3">
      <w:r>
        <w:separator/>
      </w:r>
    </w:p>
  </w:endnote>
  <w:endnote w:type="continuationSeparator" w:id="0">
    <w:p w14:paraId="5C69C2AF" w14:textId="77777777" w:rsidR="00E04B1F" w:rsidRDefault="00E04B1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7BFA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16AEE9" w14:textId="77777777" w:rsidR="00E04B1F" w:rsidRDefault="00E04B1F" w:rsidP="00E71FC3">
      <w:r>
        <w:separator/>
      </w:r>
    </w:p>
  </w:footnote>
  <w:footnote w:type="continuationSeparator" w:id="0">
    <w:p w14:paraId="0196A49F" w14:textId="77777777" w:rsidR="00E04B1F" w:rsidRDefault="00E04B1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B1F"/>
    <w:rsid w:val="001A7C09"/>
    <w:rsid w:val="00577BD5"/>
    <w:rsid w:val="00656CBA"/>
    <w:rsid w:val="006A1F77"/>
    <w:rsid w:val="00733BE7"/>
    <w:rsid w:val="00AB52E8"/>
    <w:rsid w:val="00B16D3F"/>
    <w:rsid w:val="00BB41AC"/>
    <w:rsid w:val="00E04B1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66B735"/>
  <w15:chartTrackingRefBased/>
  <w15:docId w15:val="{2DA42EA6-A692-4F00-A91D-A494D1081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04B1F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2018-10-02T19:04:00Z</dcterms:created>
  <dcterms:modified xsi:type="dcterms:W3CDTF">2018-10-02T19:05:00Z</dcterms:modified>
</cp:coreProperties>
</file>